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AF51CD" w:rsidRPr="004715B4" w:rsidTr="00915A0C">
        <w:trPr>
          <w:jc w:val="center"/>
        </w:trPr>
        <w:tc>
          <w:tcPr>
            <w:tcW w:w="10420" w:type="dxa"/>
            <w:vAlign w:val="center"/>
          </w:tcPr>
          <w:p w:rsidR="00AF51CD" w:rsidRPr="004715B4" w:rsidRDefault="00AF51CD" w:rsidP="00915A0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F51CD" w:rsidRPr="004715B4" w:rsidRDefault="00AF51CD" w:rsidP="00915A0C">
            <w:pPr>
              <w:jc w:val="center"/>
              <w:rPr>
                <w:color w:val="000000"/>
                <w:sz w:val="20"/>
                <w:szCs w:val="20"/>
              </w:rPr>
            </w:pPr>
            <w:r w:rsidRPr="004715B4">
              <w:rPr>
                <w:color w:val="000000"/>
                <w:sz w:val="20"/>
                <w:szCs w:val="20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AF51CD" w:rsidRPr="004715B4" w:rsidRDefault="00AF51CD" w:rsidP="00915A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F51CD" w:rsidRPr="004715B4" w:rsidTr="00915A0C">
        <w:trPr>
          <w:jc w:val="center"/>
        </w:trPr>
        <w:tc>
          <w:tcPr>
            <w:tcW w:w="10420" w:type="dxa"/>
            <w:vAlign w:val="center"/>
          </w:tcPr>
          <w:p w:rsidR="00AF51CD" w:rsidRPr="004715B4" w:rsidRDefault="00AF51CD" w:rsidP="00915A0C">
            <w:pPr>
              <w:jc w:val="center"/>
              <w:rPr>
                <w:color w:val="000000"/>
                <w:sz w:val="16"/>
                <w:szCs w:val="16"/>
              </w:rPr>
            </w:pPr>
            <w:r w:rsidRPr="004715B4">
              <w:rPr>
                <w:color w:val="000000"/>
                <w:sz w:val="16"/>
                <w:szCs w:val="16"/>
              </w:rPr>
              <w:t xml:space="preserve"> (полное наименование организации, проводящей специальную оценку условий труда, регистрационный номер записи в реестре организаций, пр</w:t>
            </w:r>
            <w:r w:rsidRPr="004715B4">
              <w:rPr>
                <w:color w:val="000000"/>
                <w:sz w:val="16"/>
                <w:szCs w:val="16"/>
              </w:rPr>
              <w:t>о</w:t>
            </w:r>
            <w:r w:rsidRPr="004715B4">
              <w:rPr>
                <w:color w:val="000000"/>
                <w:sz w:val="16"/>
                <w:szCs w:val="16"/>
              </w:rPr>
              <w:t>водящих специальную оценку условий труда)</w:t>
            </w:r>
          </w:p>
        </w:tc>
      </w:tr>
    </w:tbl>
    <w:p w:rsidR="00AF51CD" w:rsidRPr="004715B4" w:rsidRDefault="00AF51CD" w:rsidP="00AF51CD">
      <w:pPr>
        <w:pStyle w:val="1"/>
      </w:pPr>
    </w:p>
    <w:p w:rsidR="00DA676F" w:rsidRPr="004715B4" w:rsidRDefault="00DE4519">
      <w:pPr>
        <w:jc w:val="center"/>
        <w:rPr>
          <w:b/>
        </w:rPr>
      </w:pPr>
      <w:r w:rsidRPr="004715B4">
        <w:rPr>
          <w:b/>
        </w:rPr>
        <w:t xml:space="preserve">СВОДНЫЙ </w:t>
      </w:r>
      <w:r w:rsidR="00DA676F" w:rsidRPr="004715B4">
        <w:rPr>
          <w:b/>
        </w:rPr>
        <w:t>ПРОТОКОЛ</w:t>
      </w:r>
      <w:r w:rsidRPr="004715B4">
        <w:rPr>
          <w:b/>
        </w:rPr>
        <w:br/>
      </w:r>
      <w:r w:rsidR="00CA109A" w:rsidRPr="004715B4">
        <w:rPr>
          <w:b/>
        </w:rPr>
        <w:t>проведения оценки биологического фактора</w:t>
      </w:r>
    </w:p>
    <w:p w:rsidR="00DA676F" w:rsidRPr="004715B4" w:rsidRDefault="00DA676F">
      <w:pPr>
        <w:jc w:val="center"/>
        <w:rPr>
          <w:sz w:val="12"/>
        </w:rPr>
      </w:pPr>
      <w:r w:rsidRPr="004715B4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7A2A0E" w:rsidRPr="004715B4" w:rsidTr="007A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A0E" w:rsidRPr="004715B4" w:rsidRDefault="007A2A0E" w:rsidP="007A2A0E">
            <w:pPr>
              <w:jc w:val="center"/>
            </w:pPr>
            <w:r w:rsidRPr="004715B4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7A2A0E" w:rsidRPr="004715B4" w:rsidRDefault="00AA7B98" w:rsidP="007A2A0E">
            <w:pPr>
              <w:jc w:val="center"/>
              <w:rPr>
                <w:bCs/>
                <w:color w:val="000000"/>
              </w:rPr>
            </w:pPr>
            <w:bookmarkStart w:id="0" w:name="num_table"/>
            <w:bookmarkEnd w:id="0"/>
            <w:r>
              <w:rPr>
                <w:bCs/>
                <w:color w:val="000000"/>
              </w:rPr>
              <w:t>2327/2020/СОУТ- Б</w:t>
            </w:r>
          </w:p>
        </w:tc>
        <w:tc>
          <w:tcPr>
            <w:tcW w:w="195" w:type="dxa"/>
            <w:vAlign w:val="bottom"/>
          </w:tcPr>
          <w:p w:rsidR="007A2A0E" w:rsidRPr="004715B4" w:rsidRDefault="007A2A0E" w:rsidP="007A2A0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2A0E" w:rsidRPr="004715B4" w:rsidRDefault="007A2A0E" w:rsidP="007A2A0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5B4">
              <w:rPr>
                <w:bCs/>
              </w:rPr>
              <w:fldChar w:fldCharType="begin"/>
            </w:r>
            <w:r w:rsidRPr="004715B4">
              <w:rPr>
                <w:bCs/>
              </w:rPr>
              <w:instrText xml:space="preserve"> DOCVARIABLE izm_date \* MERGEFORMAT </w:instrText>
            </w:r>
            <w:r w:rsidRPr="004715B4">
              <w:rPr>
                <w:bCs/>
              </w:rPr>
              <w:fldChar w:fldCharType="separate"/>
            </w:r>
            <w:r w:rsidR="00AA7B98">
              <w:rPr>
                <w:bCs/>
              </w:rPr>
              <w:t>26.11.2020</w:t>
            </w:r>
            <w:r w:rsidRPr="004715B4">
              <w:rPr>
                <w:bCs/>
              </w:rPr>
              <w:fldChar w:fldCharType="end"/>
            </w:r>
          </w:p>
        </w:tc>
      </w:tr>
      <w:tr w:rsidR="007A2A0E" w:rsidRPr="004715B4" w:rsidTr="007A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A0E" w:rsidRPr="004715B4" w:rsidRDefault="007A2A0E" w:rsidP="007A2A0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7A2A0E" w:rsidRPr="004715B4" w:rsidRDefault="007A2A0E" w:rsidP="007A2A0E">
            <w:pPr>
              <w:pStyle w:val="af"/>
              <w:rPr>
                <w:bCs/>
              </w:rPr>
            </w:pPr>
            <w:r w:rsidRPr="004715B4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7A2A0E" w:rsidRPr="004715B4" w:rsidRDefault="007A2A0E" w:rsidP="007A2A0E">
            <w:pPr>
              <w:pStyle w:val="af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A0E" w:rsidRPr="004715B4" w:rsidRDefault="007A2A0E" w:rsidP="007A2A0E">
            <w:pPr>
              <w:pStyle w:val="af"/>
              <w:rPr>
                <w:bCs/>
              </w:rPr>
            </w:pPr>
            <w:r w:rsidRPr="004715B4">
              <w:rPr>
                <w:vertAlign w:val="superscript"/>
              </w:rPr>
              <w:t>(дата)</w:t>
            </w:r>
          </w:p>
        </w:tc>
      </w:tr>
    </w:tbl>
    <w:p w:rsidR="004017DE" w:rsidRPr="004715B4" w:rsidRDefault="004017DE" w:rsidP="004017DE">
      <w:pPr>
        <w:pStyle w:val="a7"/>
      </w:pPr>
      <w:r w:rsidRPr="004715B4">
        <w:t>1. Сведения о работодателе:</w:t>
      </w:r>
    </w:p>
    <w:p w:rsidR="004017DE" w:rsidRPr="004715B4" w:rsidRDefault="00CA109A" w:rsidP="004017DE">
      <w:r w:rsidRPr="004715B4">
        <w:t>1</w:t>
      </w:r>
      <w:r w:rsidR="004017DE" w:rsidRPr="004715B4">
        <w:t>.1. Наименование работодателя:</w:t>
      </w:r>
      <w:r w:rsidR="004017DE" w:rsidRPr="004715B4">
        <w:rPr>
          <w:rStyle w:val="aa"/>
        </w:rPr>
        <w:t xml:space="preserve"> </w:t>
      </w:r>
      <w:r w:rsidR="004017DE" w:rsidRPr="004715B4">
        <w:rPr>
          <w:rStyle w:val="aa"/>
        </w:rPr>
        <w:fldChar w:fldCharType="begin"/>
      </w:r>
      <w:r w:rsidR="004017DE" w:rsidRPr="004715B4">
        <w:rPr>
          <w:rStyle w:val="aa"/>
        </w:rPr>
        <w:instrText xml:space="preserve"> DOCVARIABLE rbtd_name \* MERGEFORMAT </w:instrText>
      </w:r>
      <w:r w:rsidR="004017DE" w:rsidRPr="004715B4">
        <w:rPr>
          <w:rStyle w:val="aa"/>
        </w:rPr>
        <w:fldChar w:fldCharType="separate"/>
      </w:r>
      <w:r w:rsidR="00AA7B98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="004017DE" w:rsidRPr="004715B4">
        <w:rPr>
          <w:rStyle w:val="aa"/>
        </w:rPr>
        <w:fldChar w:fldCharType="end"/>
      </w:r>
      <w:r w:rsidR="004017DE" w:rsidRPr="004715B4">
        <w:rPr>
          <w:rStyle w:val="aa"/>
        </w:rPr>
        <w:t> </w:t>
      </w:r>
    </w:p>
    <w:p w:rsidR="004017DE" w:rsidRPr="004715B4" w:rsidRDefault="00CA109A" w:rsidP="004017DE">
      <w:r w:rsidRPr="004715B4">
        <w:t>1</w:t>
      </w:r>
      <w:r w:rsidR="004017DE" w:rsidRPr="004715B4">
        <w:t>.2. Место нахождения и место осуществления деятельности работодателя:</w:t>
      </w:r>
      <w:r w:rsidR="004017DE" w:rsidRPr="004715B4">
        <w:rPr>
          <w:rStyle w:val="aa"/>
        </w:rPr>
        <w:t xml:space="preserve"> </w:t>
      </w:r>
      <w:r w:rsidR="004017DE" w:rsidRPr="004715B4">
        <w:rPr>
          <w:rStyle w:val="aa"/>
        </w:rPr>
        <w:fldChar w:fldCharType="begin"/>
      </w:r>
      <w:r w:rsidR="004017DE" w:rsidRPr="004715B4">
        <w:rPr>
          <w:rStyle w:val="aa"/>
        </w:rPr>
        <w:instrText xml:space="preserve"> DOCVARIABLE rbtd_adr \* MERGEFORMAT </w:instrText>
      </w:r>
      <w:r w:rsidR="004017DE" w:rsidRPr="004715B4">
        <w:rPr>
          <w:rStyle w:val="aa"/>
        </w:rPr>
        <w:fldChar w:fldCharType="separate"/>
      </w:r>
      <w:r w:rsidR="00AA7B98">
        <w:rPr>
          <w:rStyle w:val="aa"/>
        </w:rPr>
        <w:t xml:space="preserve">296440, Республика Крым, Черноморский район, с. Оленевка, ул. Ленина, д. 39 </w:t>
      </w:r>
      <w:r w:rsidR="004017DE" w:rsidRPr="004715B4">
        <w:rPr>
          <w:rStyle w:val="aa"/>
        </w:rPr>
        <w:fldChar w:fldCharType="end"/>
      </w:r>
      <w:r w:rsidR="004017DE" w:rsidRPr="004715B4">
        <w:rPr>
          <w:rStyle w:val="aa"/>
        </w:rPr>
        <w:t> </w:t>
      </w:r>
    </w:p>
    <w:p w:rsidR="004017DE" w:rsidRPr="004715B4" w:rsidRDefault="00CA109A" w:rsidP="004017DE">
      <w:pPr>
        <w:pStyle w:val="a7"/>
      </w:pPr>
      <w:r w:rsidRPr="004715B4">
        <w:t>2</w:t>
      </w:r>
      <w:r w:rsidR="004017DE" w:rsidRPr="004715B4">
        <w:t xml:space="preserve">. </w:t>
      </w:r>
      <w:r w:rsidRPr="004715B4">
        <w:t>НД, устанавливающие метод проведения оценки вредных и (или) опасных производстве</w:t>
      </w:r>
      <w:r w:rsidRPr="004715B4">
        <w:t>н</w:t>
      </w:r>
      <w:r w:rsidRPr="004715B4">
        <w:t>ных факторов</w:t>
      </w:r>
      <w:r w:rsidR="004017DE" w:rsidRPr="004715B4">
        <w:t>:</w:t>
      </w:r>
    </w:p>
    <w:p w:rsidR="004017DE" w:rsidRPr="004715B4" w:rsidRDefault="004017DE" w:rsidP="004017DE">
      <w:fldSimple w:instr=" DOCVARIABLE izm_nd_new \* MERGEFORMAT ">
        <w:r w:rsidR="00AA7B98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DA676F" w:rsidRPr="004715B4" w:rsidRDefault="00CA109A">
      <w:pPr>
        <w:ind w:left="284" w:hanging="284"/>
        <w:rPr>
          <w:u w:val="single"/>
        </w:rPr>
      </w:pPr>
      <w:r w:rsidRPr="004715B4">
        <w:rPr>
          <w:b/>
        </w:rPr>
        <w:t>3</w:t>
      </w:r>
      <w:r w:rsidR="00DA676F" w:rsidRPr="004715B4">
        <w:rPr>
          <w:b/>
        </w:rPr>
        <w:t>.</w:t>
      </w:r>
      <w:r w:rsidR="00DA676F" w:rsidRPr="004715B4">
        <w:t xml:space="preserve"> </w:t>
      </w:r>
      <w:r w:rsidR="00DA676F" w:rsidRPr="004715B4">
        <w:rPr>
          <w:b/>
        </w:rPr>
        <w:t>Фактические и нормативные знач</w:t>
      </w:r>
      <w:r w:rsidR="00DA676F" w:rsidRPr="004715B4">
        <w:rPr>
          <w:b/>
        </w:rPr>
        <w:t>е</w:t>
      </w:r>
      <w:r w:rsidR="00DA676F" w:rsidRPr="004715B4">
        <w:rPr>
          <w:b/>
        </w:rPr>
        <w:t>ния измеряемых параметров:</w:t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2"/>
        <w:gridCol w:w="2863"/>
        <w:gridCol w:w="1276"/>
        <w:gridCol w:w="1559"/>
        <w:gridCol w:w="1417"/>
        <w:gridCol w:w="993"/>
        <w:gridCol w:w="1065"/>
      </w:tblGrid>
      <w:tr w:rsidR="00DE4519" w:rsidRPr="004715B4" w:rsidTr="00596D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DE4519" w:rsidRPr="004715B4" w:rsidRDefault="00DE4519" w:rsidP="00DE4519">
            <w:pPr>
              <w:pStyle w:val="a4"/>
              <w:suppressAutoHyphens/>
              <w:jc w:val="center"/>
            </w:pPr>
            <w:bookmarkStart w:id="1" w:name="sv_table"/>
            <w:bookmarkEnd w:id="1"/>
            <w:r w:rsidRPr="004715B4">
              <w:rPr>
                <w:bCs/>
              </w:rPr>
              <w:t>№ (код)</w:t>
            </w:r>
            <w:r w:rsidRPr="004715B4">
              <w:rPr>
                <w:bCs/>
              </w:rPr>
              <w:br/>
              <w:t>РМ</w:t>
            </w:r>
          </w:p>
        </w:tc>
        <w:tc>
          <w:tcPr>
            <w:tcW w:w="2863" w:type="dxa"/>
            <w:vAlign w:val="center"/>
          </w:tcPr>
          <w:p w:rsidR="00DE4519" w:rsidRPr="004715B4" w:rsidRDefault="00DE4519" w:rsidP="004D2E19">
            <w:pPr>
              <w:pStyle w:val="a4"/>
              <w:suppressAutoHyphens/>
              <w:jc w:val="left"/>
            </w:pPr>
            <w:r w:rsidRPr="004715B4">
              <w:t>Наименование рабочего места, рабочей зоны, фактора</w:t>
            </w:r>
          </w:p>
        </w:tc>
        <w:tc>
          <w:tcPr>
            <w:tcW w:w="1276" w:type="dxa"/>
            <w:vAlign w:val="center"/>
          </w:tcPr>
          <w:p w:rsidR="00DE4519" w:rsidRPr="004715B4" w:rsidRDefault="00DE4519" w:rsidP="00DE4519">
            <w:pPr>
              <w:pStyle w:val="a4"/>
              <w:suppressAutoHyphens/>
              <w:jc w:val="center"/>
            </w:pPr>
            <w:r w:rsidRPr="004715B4">
              <w:t>Дата</w:t>
            </w:r>
            <w:r w:rsidRPr="004715B4">
              <w:br/>
            </w:r>
            <w:r w:rsidR="005F3CED" w:rsidRPr="004715B4">
              <w:t>оценки (измерения)</w:t>
            </w:r>
          </w:p>
        </w:tc>
        <w:tc>
          <w:tcPr>
            <w:tcW w:w="1559" w:type="dxa"/>
            <w:vAlign w:val="center"/>
          </w:tcPr>
          <w:p w:rsidR="00DE4519" w:rsidRPr="004715B4" w:rsidRDefault="00DE4519" w:rsidP="00DE4519">
            <w:pPr>
              <w:pStyle w:val="a4"/>
              <w:suppressAutoHyphens/>
              <w:jc w:val="center"/>
            </w:pPr>
            <w:r w:rsidRPr="004715B4">
              <w:t>Факт.</w:t>
            </w:r>
          </w:p>
          <w:p w:rsidR="00DE4519" w:rsidRPr="004715B4" w:rsidRDefault="00DE4519" w:rsidP="00DE4519">
            <w:pPr>
              <w:pStyle w:val="a4"/>
              <w:suppressAutoHyphens/>
              <w:jc w:val="center"/>
            </w:pPr>
            <w:r w:rsidRPr="004715B4">
              <w:t>уровень</w:t>
            </w:r>
          </w:p>
        </w:tc>
        <w:tc>
          <w:tcPr>
            <w:tcW w:w="1417" w:type="dxa"/>
            <w:vAlign w:val="center"/>
          </w:tcPr>
          <w:p w:rsidR="00DE4519" w:rsidRPr="004715B4" w:rsidRDefault="00DE4519" w:rsidP="00DE4519">
            <w:pPr>
              <w:pStyle w:val="a4"/>
              <w:suppressAutoHyphens/>
              <w:jc w:val="center"/>
            </w:pPr>
            <w:r w:rsidRPr="004715B4">
              <w:t>ПДУ</w:t>
            </w:r>
          </w:p>
        </w:tc>
        <w:tc>
          <w:tcPr>
            <w:tcW w:w="993" w:type="dxa"/>
            <w:vAlign w:val="center"/>
          </w:tcPr>
          <w:p w:rsidR="00DE4519" w:rsidRPr="004715B4" w:rsidRDefault="00DE4519" w:rsidP="00DE4519">
            <w:pPr>
              <w:pStyle w:val="a4"/>
              <w:suppressAutoHyphens/>
              <w:jc w:val="center"/>
            </w:pPr>
            <w:r w:rsidRPr="004715B4">
              <w:t xml:space="preserve"> </w:t>
            </w:r>
            <w:r w:rsidR="004D2E19" w:rsidRPr="004715B4">
              <w:t>Класс условий труда</w:t>
            </w:r>
          </w:p>
        </w:tc>
        <w:tc>
          <w:tcPr>
            <w:tcW w:w="1065" w:type="dxa"/>
            <w:vAlign w:val="center"/>
          </w:tcPr>
          <w:p w:rsidR="00DE4519" w:rsidRPr="004715B4" w:rsidRDefault="00DE4519" w:rsidP="00DE4519">
            <w:pPr>
              <w:pStyle w:val="a4"/>
              <w:suppressAutoHyphens/>
              <w:jc w:val="center"/>
            </w:pPr>
            <w:r w:rsidRPr="004715B4">
              <w:rPr>
                <w:b/>
              </w:rPr>
              <w:t xml:space="preserve"> </w:t>
            </w:r>
            <w:r w:rsidRPr="004715B4">
              <w:t>Время, %</w:t>
            </w:r>
          </w:p>
        </w:tc>
      </w:tr>
      <w:tr w:rsidR="00AA7B98" w:rsidRPr="004715B4" w:rsidTr="00596D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AA7B98" w:rsidRPr="004715B4" w:rsidRDefault="00AA7B98" w:rsidP="00DE4519">
            <w:pPr>
              <w:pStyle w:val="a4"/>
              <w:suppressAutoHyphens/>
              <w:jc w:val="center"/>
              <w:rPr>
                <w:bCs/>
              </w:rPr>
            </w:pPr>
          </w:p>
        </w:tc>
        <w:tc>
          <w:tcPr>
            <w:tcW w:w="2863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b/>
                <w:i/>
              </w:rPr>
            </w:pPr>
            <w:r w:rsidRPr="00AA7B98">
              <w:rPr>
                <w:b/>
                <w:i/>
              </w:rPr>
              <w:t>Служащие, МБОУ «Оленевская средняя школа», с. Оленевка, ул. Ленина, 39</w:t>
            </w:r>
          </w:p>
        </w:tc>
        <w:tc>
          <w:tcPr>
            <w:tcW w:w="1276" w:type="dxa"/>
            <w:vAlign w:val="center"/>
          </w:tcPr>
          <w:p w:rsidR="00AA7B98" w:rsidRPr="004715B4" w:rsidRDefault="00AA7B98" w:rsidP="00DE4519">
            <w:pPr>
              <w:pStyle w:val="a4"/>
              <w:suppressAutoHyphens/>
              <w:jc w:val="center"/>
            </w:pPr>
          </w:p>
        </w:tc>
        <w:tc>
          <w:tcPr>
            <w:tcW w:w="1559" w:type="dxa"/>
            <w:vAlign w:val="center"/>
          </w:tcPr>
          <w:p w:rsidR="00AA7B98" w:rsidRPr="004715B4" w:rsidRDefault="00AA7B98" w:rsidP="00DE4519">
            <w:pPr>
              <w:pStyle w:val="a4"/>
              <w:suppressAutoHyphens/>
              <w:jc w:val="center"/>
            </w:pPr>
          </w:p>
        </w:tc>
        <w:tc>
          <w:tcPr>
            <w:tcW w:w="1417" w:type="dxa"/>
            <w:vAlign w:val="center"/>
          </w:tcPr>
          <w:p w:rsidR="00AA7B98" w:rsidRPr="004715B4" w:rsidRDefault="00AA7B98" w:rsidP="00DE4519">
            <w:pPr>
              <w:pStyle w:val="a4"/>
              <w:suppressAutoHyphens/>
              <w:jc w:val="center"/>
            </w:pPr>
          </w:p>
        </w:tc>
        <w:tc>
          <w:tcPr>
            <w:tcW w:w="993" w:type="dxa"/>
            <w:vAlign w:val="center"/>
          </w:tcPr>
          <w:p w:rsidR="00AA7B98" w:rsidRPr="004715B4" w:rsidRDefault="00AA7B98" w:rsidP="00DE4519">
            <w:pPr>
              <w:pStyle w:val="a4"/>
              <w:suppressAutoHyphens/>
              <w:jc w:val="center"/>
            </w:pPr>
          </w:p>
        </w:tc>
        <w:tc>
          <w:tcPr>
            <w:tcW w:w="1065" w:type="dxa"/>
            <w:vAlign w:val="center"/>
          </w:tcPr>
          <w:p w:rsidR="00AA7B98" w:rsidRPr="004715B4" w:rsidRDefault="00AA7B98" w:rsidP="00DE4519">
            <w:pPr>
              <w:pStyle w:val="a4"/>
              <w:suppressAutoHyphens/>
              <w:jc w:val="center"/>
              <w:rPr>
                <w:b/>
              </w:rPr>
            </w:pPr>
          </w:p>
        </w:tc>
        <w:bookmarkStart w:id="2" w:name="_GoBack"/>
        <w:bookmarkEnd w:id="2"/>
      </w:tr>
      <w:tr w:rsidR="00AA7B98" w:rsidRPr="00AA7B98" w:rsidTr="00596D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863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Медицинская сестра</w:t>
            </w:r>
          </w:p>
        </w:tc>
        <w:tc>
          <w:tcPr>
            <w:tcW w:w="1276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03.11.2020</w:t>
            </w:r>
          </w:p>
        </w:tc>
        <w:tc>
          <w:tcPr>
            <w:tcW w:w="1559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065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b/>
              </w:rPr>
            </w:pPr>
          </w:p>
        </w:tc>
      </w:tr>
      <w:tr w:rsidR="00AA7B98" w:rsidRPr="00AA7B98" w:rsidTr="00596D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863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Патогенные микроорганизмы</w:t>
            </w:r>
          </w:p>
        </w:tc>
        <w:tc>
          <w:tcPr>
            <w:tcW w:w="1276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559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993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065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AA7B98" w:rsidRPr="00AA7B98" w:rsidTr="00596D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2863" w:type="dxa"/>
            <w:vAlign w:val="center"/>
          </w:tcPr>
          <w:p w:rsid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276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559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наличие</w:t>
            </w:r>
          </w:p>
        </w:tc>
        <w:tc>
          <w:tcPr>
            <w:tcW w:w="1417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  <w:tc>
          <w:tcPr>
            <w:tcW w:w="993" w:type="dxa"/>
            <w:vAlign w:val="center"/>
          </w:tcPr>
          <w:p w:rsidR="00AA7B98" w:rsidRP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3.1</w:t>
            </w:r>
          </w:p>
        </w:tc>
        <w:tc>
          <w:tcPr>
            <w:tcW w:w="1065" w:type="dxa"/>
            <w:vAlign w:val="center"/>
          </w:tcPr>
          <w:p w:rsidR="00AA7B98" w:rsidRDefault="00AA7B98" w:rsidP="00AA7B98">
            <w:pPr>
              <w:pStyle w:val="a4"/>
              <w:suppressAutoHyphens/>
              <w:jc w:val="center"/>
              <w:rPr>
                <w:sz w:val="18"/>
              </w:rPr>
            </w:pPr>
          </w:p>
        </w:tc>
      </w:tr>
    </w:tbl>
    <w:p w:rsidR="00D30E95" w:rsidRPr="004715B4" w:rsidRDefault="00CA109A" w:rsidP="00D30E95">
      <w:pPr>
        <w:spacing w:before="120"/>
        <w:rPr>
          <w:rStyle w:val="a8"/>
        </w:rPr>
      </w:pPr>
      <w:r w:rsidRPr="004715B4">
        <w:rPr>
          <w:rStyle w:val="a8"/>
        </w:rPr>
        <w:t>4</w:t>
      </w:r>
      <w:r w:rsidR="00D30E95" w:rsidRPr="004715B4">
        <w:rPr>
          <w:rStyle w:val="a8"/>
        </w:rPr>
        <w:t>. Протокол утвердил: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47"/>
        <w:gridCol w:w="348"/>
        <w:gridCol w:w="2267"/>
        <w:gridCol w:w="348"/>
        <w:gridCol w:w="4010"/>
      </w:tblGrid>
      <w:tr w:rsidR="00D30E95" w:rsidRPr="00AA7B98" w:rsidTr="00E41467">
        <w:trPr>
          <w:trHeight w:val="284"/>
        </w:trPr>
        <w:tc>
          <w:tcPr>
            <w:tcW w:w="1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E95" w:rsidRPr="00AA7B98" w:rsidRDefault="00AA7B98" w:rsidP="00E41467">
            <w:pPr>
              <w:pStyle w:val="a9"/>
            </w:pPr>
            <w:r w:rsidRPr="00AA7B98">
              <w:t>Руководитель испытательной лаборатории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D30E95" w:rsidRPr="00AA7B98" w:rsidRDefault="00D30E95" w:rsidP="00E41467">
            <w:pPr>
              <w:pStyle w:val="a9"/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E95" w:rsidRPr="00AA7B98" w:rsidRDefault="00D30E95" w:rsidP="00E41467">
            <w:pPr>
              <w:pStyle w:val="a9"/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D30E95" w:rsidRPr="00AA7B98" w:rsidRDefault="00D30E95" w:rsidP="00E41467">
            <w:pPr>
              <w:pStyle w:val="a9"/>
            </w:pPr>
          </w:p>
        </w:tc>
        <w:tc>
          <w:tcPr>
            <w:tcW w:w="19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E95" w:rsidRPr="00AA7B98" w:rsidRDefault="00AA7B98" w:rsidP="00E41467">
            <w:pPr>
              <w:pStyle w:val="a9"/>
            </w:pPr>
            <w:r w:rsidRPr="00AA7B98">
              <w:t>Богомолов Сергей Алексеевич</w:t>
            </w:r>
          </w:p>
        </w:tc>
      </w:tr>
      <w:tr w:rsidR="00D30E95" w:rsidRPr="00AA7B98" w:rsidTr="00E41467">
        <w:trPr>
          <w:trHeight w:val="284"/>
        </w:trPr>
        <w:tc>
          <w:tcPr>
            <w:tcW w:w="1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E95" w:rsidRPr="00AA7B98" w:rsidRDefault="00AA7B98" w:rsidP="00E41467">
            <w:pPr>
              <w:pStyle w:val="a9"/>
              <w:rPr>
                <w:b/>
                <w:vertAlign w:val="superscript"/>
              </w:rPr>
            </w:pPr>
            <w:r w:rsidRPr="00AA7B98">
              <w:rPr>
                <w:vertAlign w:val="superscript"/>
              </w:rPr>
              <w:t>(должность)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D30E95" w:rsidRPr="00AA7B98" w:rsidRDefault="00D30E95" w:rsidP="00E41467">
            <w:pPr>
              <w:pStyle w:val="a9"/>
              <w:rPr>
                <w:b/>
                <w:vertAlign w:val="superscript"/>
              </w:rPr>
            </w:pPr>
            <w:bookmarkStart w:id="3" w:name="fio_boss"/>
            <w:bookmarkEnd w:id="3"/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E95" w:rsidRPr="00AA7B98" w:rsidRDefault="00AA7B98" w:rsidP="00E41467">
            <w:pPr>
              <w:pStyle w:val="a9"/>
              <w:rPr>
                <w:b/>
                <w:vertAlign w:val="superscript"/>
              </w:rPr>
            </w:pPr>
            <w:r w:rsidRPr="00AA7B98">
              <w:rPr>
                <w:vertAlign w:val="superscript"/>
              </w:rPr>
              <w:t>(подпись)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D30E95" w:rsidRPr="00AA7B98" w:rsidRDefault="00D30E95" w:rsidP="00E41467">
            <w:pPr>
              <w:pStyle w:val="a9"/>
              <w:rPr>
                <w:b/>
                <w:vertAlign w:val="superscript"/>
              </w:rPr>
            </w:pPr>
            <w:bookmarkStart w:id="4" w:name="fio_boss3"/>
            <w:bookmarkEnd w:id="4"/>
          </w:p>
        </w:tc>
        <w:tc>
          <w:tcPr>
            <w:tcW w:w="19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E95" w:rsidRPr="00AA7B98" w:rsidRDefault="00AA7B98" w:rsidP="00E41467">
            <w:pPr>
              <w:pStyle w:val="a9"/>
              <w:rPr>
                <w:b/>
                <w:vertAlign w:val="superscript"/>
              </w:rPr>
            </w:pPr>
            <w:r w:rsidRPr="00AA7B98">
              <w:rPr>
                <w:vertAlign w:val="superscript"/>
              </w:rPr>
              <w:t>(Ф.И.О.)</w:t>
            </w:r>
          </w:p>
        </w:tc>
      </w:tr>
    </w:tbl>
    <w:p w:rsidR="00D30E95" w:rsidRPr="004715B4" w:rsidRDefault="00CA109A" w:rsidP="00D30E95">
      <w:pPr>
        <w:pStyle w:val="a7"/>
      </w:pPr>
      <w:r w:rsidRPr="004715B4">
        <w:t>5</w:t>
      </w:r>
      <w:r w:rsidR="00D30E95" w:rsidRPr="004715B4">
        <w:t>. Заключение:</w:t>
      </w:r>
    </w:p>
    <w:p w:rsidR="00D30E95" w:rsidRPr="004715B4" w:rsidRDefault="00D30E95" w:rsidP="00D30E95">
      <w:pPr>
        <w:rPr>
          <w:b/>
          <w:color w:val="000000"/>
        </w:rPr>
      </w:pPr>
      <w:fldSimple w:instr=" DOCVARIABLE  att_zakl_sv \* MERGEFORMAT ">
        <w:r w:rsidR="00AA7B98">
          <w:t>- для рабочего места № 10 установлен класс(подкласс) условий труда 3.1.</w:t>
        </w:r>
      </w:fldSimple>
      <w:r w:rsidRPr="004715B4">
        <w:br/>
      </w:r>
      <w:r w:rsidR="00CA109A" w:rsidRPr="004715B4">
        <w:rPr>
          <w:b/>
          <w:color w:val="000000"/>
        </w:rPr>
        <w:t>6</w:t>
      </w:r>
      <w:r w:rsidRPr="004715B4">
        <w:rPr>
          <w:b/>
          <w:color w:val="000000"/>
        </w:rPr>
        <w:t>. Эксперт(ы) по проведению специальной оценки условий труда: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D30E95" w:rsidRPr="00AA7B98" w:rsidTr="00AA7B98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0E95" w:rsidRPr="00AA7B98" w:rsidRDefault="00AA7B98" w:rsidP="00E41467">
            <w:pPr>
              <w:pStyle w:val="a9"/>
            </w:pPr>
            <w:r w:rsidRPr="00AA7B98">
              <w:t>5545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D30E95" w:rsidRPr="00AA7B98" w:rsidRDefault="00D30E95" w:rsidP="00E41467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0E95" w:rsidRPr="00AA7B98" w:rsidRDefault="00AA7B98" w:rsidP="00E41467">
            <w:pPr>
              <w:pStyle w:val="a9"/>
            </w:pPr>
            <w:r w:rsidRPr="00AA7B98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D30E95" w:rsidRPr="00AA7B98" w:rsidRDefault="00D30E95" w:rsidP="00E41467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0E95" w:rsidRPr="00AA7B98" w:rsidRDefault="00D30E95" w:rsidP="00E41467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D30E95" w:rsidRPr="00AA7B98" w:rsidRDefault="00D30E95" w:rsidP="00E41467">
            <w:pPr>
              <w:pStyle w:val="a9"/>
            </w:pPr>
          </w:p>
        </w:tc>
        <w:tc>
          <w:tcPr>
            <w:tcW w:w="11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0E95" w:rsidRPr="00AA7B98" w:rsidRDefault="00AA7B98" w:rsidP="00E41467">
            <w:pPr>
              <w:pStyle w:val="a9"/>
            </w:pPr>
            <w:r w:rsidRPr="00AA7B98">
              <w:t>Пугачева Елена Александровна</w:t>
            </w:r>
          </w:p>
        </w:tc>
      </w:tr>
      <w:tr w:rsidR="00D30E95" w:rsidRPr="00AA7B98" w:rsidTr="00AA7B98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D30E95" w:rsidRPr="00AA7B98" w:rsidRDefault="00AA7B98" w:rsidP="00E41467">
            <w:pPr>
              <w:pStyle w:val="a9"/>
              <w:rPr>
                <w:b/>
                <w:vertAlign w:val="superscript"/>
              </w:rPr>
            </w:pPr>
            <w:r w:rsidRPr="00AA7B98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D30E95" w:rsidRPr="00AA7B98" w:rsidRDefault="00D30E95" w:rsidP="00E4146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D30E95" w:rsidRPr="00AA7B98" w:rsidRDefault="00AA7B98" w:rsidP="00E41467">
            <w:pPr>
              <w:pStyle w:val="a9"/>
              <w:rPr>
                <w:b/>
                <w:vertAlign w:val="superscript"/>
              </w:rPr>
            </w:pPr>
            <w:r w:rsidRPr="00AA7B98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D30E95" w:rsidRPr="00AA7B98" w:rsidRDefault="00D30E95" w:rsidP="00E41467">
            <w:pPr>
              <w:pStyle w:val="a9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D30E95" w:rsidRPr="00AA7B98" w:rsidRDefault="00AA7B98" w:rsidP="00E41467">
            <w:pPr>
              <w:pStyle w:val="a9"/>
              <w:rPr>
                <w:b/>
                <w:vertAlign w:val="superscript"/>
              </w:rPr>
            </w:pPr>
            <w:r w:rsidRPr="00AA7B98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D30E95" w:rsidRPr="00AA7B98" w:rsidRDefault="00D30E95" w:rsidP="00E41467">
            <w:pPr>
              <w:pStyle w:val="a9"/>
              <w:rPr>
                <w:b/>
                <w:vertAlign w:val="superscript"/>
              </w:rPr>
            </w:pPr>
            <w:bookmarkStart w:id="6" w:name="fio_users2"/>
            <w:bookmarkEnd w:id="6"/>
          </w:p>
        </w:tc>
        <w:tc>
          <w:tcPr>
            <w:tcW w:w="1184" w:type="pct"/>
            <w:tcBorders>
              <w:top w:val="single" w:sz="4" w:space="0" w:color="auto"/>
            </w:tcBorders>
            <w:shd w:val="clear" w:color="auto" w:fill="auto"/>
          </w:tcPr>
          <w:p w:rsidR="00D30E95" w:rsidRPr="00AA7B98" w:rsidRDefault="00AA7B98" w:rsidP="00E41467">
            <w:pPr>
              <w:pStyle w:val="a9"/>
              <w:rPr>
                <w:b/>
                <w:vertAlign w:val="superscript"/>
              </w:rPr>
            </w:pPr>
            <w:r w:rsidRPr="00AA7B98">
              <w:rPr>
                <w:vertAlign w:val="superscript"/>
              </w:rPr>
              <w:t>(Ф.И.О.)</w:t>
            </w:r>
          </w:p>
        </w:tc>
      </w:tr>
    </w:tbl>
    <w:p w:rsidR="00DA676F" w:rsidRPr="004715B4" w:rsidRDefault="00DA676F" w:rsidP="00096062">
      <w:pPr>
        <w:spacing w:before="120" w:after="60"/>
      </w:pPr>
    </w:p>
    <w:sectPr w:rsidR="00DA676F" w:rsidRPr="004715B4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B98" w:rsidRDefault="00AA7B98" w:rsidP="00A26294">
      <w:pPr>
        <w:pStyle w:val="a8"/>
      </w:pPr>
      <w:r>
        <w:separator/>
      </w:r>
    </w:p>
  </w:endnote>
  <w:endnote w:type="continuationSeparator" w:id="0">
    <w:p w:rsidR="00AA7B98" w:rsidRDefault="00AA7B98" w:rsidP="00A26294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B98" w:rsidRDefault="00AA7B9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8188"/>
      <w:gridCol w:w="284"/>
      <w:gridCol w:w="1948"/>
    </w:tblGrid>
    <w:tr w:rsidR="00C50ECA" w:rsidTr="00E41467">
      <w:tc>
        <w:tcPr>
          <w:tcW w:w="8188" w:type="dxa"/>
          <w:shd w:val="clear" w:color="auto" w:fill="auto"/>
        </w:tcPr>
        <w:p w:rsidR="00C50ECA" w:rsidRPr="00E41467" w:rsidRDefault="00AA7B98" w:rsidP="00A2629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Сводный протокол № 2327/2020/СОУТ- Б</w:t>
          </w:r>
        </w:p>
      </w:tc>
      <w:tc>
        <w:tcPr>
          <w:tcW w:w="284" w:type="dxa"/>
          <w:shd w:val="clear" w:color="auto" w:fill="auto"/>
        </w:tcPr>
        <w:p w:rsidR="00C50ECA" w:rsidRPr="00E41467" w:rsidRDefault="00C50ECA" w:rsidP="00E41467">
          <w:pPr>
            <w:jc w:val="center"/>
            <w:rPr>
              <w:sz w:val="20"/>
              <w:szCs w:val="20"/>
            </w:rPr>
          </w:pPr>
          <w:bookmarkStart w:id="7" w:name="kolontitul2"/>
          <w:bookmarkEnd w:id="7"/>
        </w:p>
      </w:tc>
      <w:tc>
        <w:tcPr>
          <w:tcW w:w="1948" w:type="dxa"/>
          <w:shd w:val="clear" w:color="auto" w:fill="auto"/>
        </w:tcPr>
        <w:p w:rsidR="00C50ECA" w:rsidRPr="00E41467" w:rsidRDefault="00C50ECA" w:rsidP="00E4146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E41467">
            <w:rPr>
              <w:rStyle w:val="ae"/>
              <w:sz w:val="20"/>
              <w:szCs w:val="20"/>
            </w:rPr>
            <w:t xml:space="preserve">Стр. </w:t>
          </w:r>
          <w:r w:rsidRPr="00E41467">
            <w:rPr>
              <w:rStyle w:val="ae"/>
              <w:sz w:val="20"/>
              <w:szCs w:val="20"/>
            </w:rPr>
            <w:fldChar w:fldCharType="begin"/>
          </w:r>
          <w:r w:rsidRPr="00E41467">
            <w:rPr>
              <w:rStyle w:val="ae"/>
              <w:sz w:val="20"/>
              <w:szCs w:val="20"/>
            </w:rPr>
            <w:instrText xml:space="preserve">PAGE  </w:instrText>
          </w:r>
          <w:r w:rsidRPr="00E41467">
            <w:rPr>
              <w:rStyle w:val="ae"/>
              <w:sz w:val="20"/>
              <w:szCs w:val="20"/>
            </w:rPr>
            <w:fldChar w:fldCharType="separate"/>
          </w:r>
          <w:r w:rsidR="00AA7B98">
            <w:rPr>
              <w:rStyle w:val="ae"/>
              <w:noProof/>
              <w:sz w:val="20"/>
              <w:szCs w:val="20"/>
            </w:rPr>
            <w:t>1</w:t>
          </w:r>
          <w:r w:rsidRPr="00E41467">
            <w:rPr>
              <w:rStyle w:val="ae"/>
              <w:sz w:val="20"/>
              <w:szCs w:val="20"/>
            </w:rPr>
            <w:fldChar w:fldCharType="end"/>
          </w:r>
          <w:r w:rsidRPr="00E41467">
            <w:rPr>
              <w:rStyle w:val="ae"/>
              <w:sz w:val="20"/>
              <w:szCs w:val="20"/>
            </w:rPr>
            <w:t xml:space="preserve"> из </w:t>
          </w:r>
          <w:r w:rsidRPr="00E41467">
            <w:rPr>
              <w:rStyle w:val="ae"/>
              <w:sz w:val="20"/>
              <w:szCs w:val="20"/>
            </w:rPr>
            <w:fldChar w:fldCharType="begin"/>
          </w:r>
          <w:r w:rsidRPr="00E41467">
            <w:rPr>
              <w:rStyle w:val="ae"/>
              <w:sz w:val="20"/>
              <w:szCs w:val="20"/>
            </w:rPr>
            <w:instrText xml:space="preserve"> </w:instrText>
          </w:r>
          <w:r w:rsidRPr="00E4146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E41467">
            <w:rPr>
              <w:rStyle w:val="ae"/>
              <w:sz w:val="20"/>
              <w:szCs w:val="20"/>
            </w:rPr>
            <w:instrText xml:space="preserve">PAGES   \* MERGEFORMAT </w:instrText>
          </w:r>
          <w:r w:rsidRPr="00E41467">
            <w:rPr>
              <w:rStyle w:val="ae"/>
              <w:sz w:val="20"/>
              <w:szCs w:val="20"/>
            </w:rPr>
            <w:fldChar w:fldCharType="separate"/>
          </w:r>
          <w:r w:rsidR="00AA7B98" w:rsidRPr="00AA7B98">
            <w:rPr>
              <w:rStyle w:val="ae"/>
              <w:noProof/>
              <w:sz w:val="20"/>
            </w:rPr>
            <w:t>1</w:t>
          </w:r>
          <w:r w:rsidRPr="00E41467">
            <w:rPr>
              <w:rStyle w:val="ae"/>
              <w:sz w:val="20"/>
              <w:szCs w:val="20"/>
            </w:rPr>
            <w:fldChar w:fldCharType="end"/>
          </w:r>
          <w:r w:rsidRPr="00E4146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4715B4" w:rsidRDefault="004715B4" w:rsidP="004715B4">
    <w:pPr>
      <w:pStyle w:val="ac"/>
      <w:jc w:val="center"/>
      <w:rPr>
        <w:sz w:val="16"/>
        <w:szCs w:val="16"/>
      </w:rPr>
    </w:pPr>
    <w:r>
      <w:rPr>
        <w:sz w:val="16"/>
        <w:szCs w:val="16"/>
      </w:rPr>
      <w:t>Протокол не должен быть воспроизведен не в полном объеме без разрешения лаборатории.</w:t>
    </w:r>
  </w:p>
  <w:p w:rsidR="00C50ECA" w:rsidRDefault="004715B4" w:rsidP="004715B4">
    <w:pPr>
      <w:pStyle w:val="ac"/>
      <w:jc w:val="center"/>
    </w:pPr>
    <w:r>
      <w:rPr>
        <w:sz w:val="16"/>
        <w:szCs w:val="16"/>
      </w:rPr>
      <w:t>Результаты относятся только к объектам, прошедшим оценку.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B98" w:rsidRDefault="00AA7B9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B98" w:rsidRDefault="00AA7B98" w:rsidP="00A26294">
      <w:pPr>
        <w:pStyle w:val="a8"/>
      </w:pPr>
      <w:r>
        <w:separator/>
      </w:r>
    </w:p>
  </w:footnote>
  <w:footnote w:type="continuationSeparator" w:id="0">
    <w:p w:rsidR="00AA7B98" w:rsidRDefault="00AA7B98" w:rsidP="00A26294">
      <w:pPr>
        <w:pStyle w:val="a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B98" w:rsidRDefault="00AA7B9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B98" w:rsidRDefault="00AA7B9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B98" w:rsidRDefault="00AA7B9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_sv" w:val="- для рабочего места № 10 установлен класс(подкласс) условий труда 3.1.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close_doc_flag" w:val="0"/>
    <w:docVar w:name="co_classes" w:val="   "/>
    <w:docVar w:name="D_dog" w:val="17.09.2020"/>
    <w:docVar w:name="D_prikaz" w:val="17.09.2020"/>
    <w:docVar w:name="doc_type" w:val="3"/>
    <w:docVar w:name="fac_name2" w:val="Биологический"/>
    <w:docVar w:name="facid" w:val="2"/>
    <w:docVar w:name="fact_adr" w:val="   "/>
    <w:docVar w:name="fill_date" w:val="   "/>
    <w:docVar w:name="izm_date" w:val="26.11.2020"/>
    <w:docVar w:name="izm_nd_new" w:val="- Методика проведения специальной оценки условий труда, утв. приказом Минтруда России №33н от 24 января 2014 г."/>
    <w:docVar w:name="list_nd_ctl" w:val="- Методика проведения специальной оценки условий труда, утв. приказом Минтруда России №33н от 24 января 2014 г."/>
    <w:docVar w:name="max_date" w:val="03.11.2020"/>
    <w:docVar w:name="min_date" w:val="03.11.2020"/>
    <w:docVar w:name="N_dog" w:val="2327/2020/СОУТ"/>
    <w:docVar w:name="N_prikaz" w:val="277"/>
    <w:docVar w:name="num_doc" w:val="2327/2020/СОУТ- Б"/>
    <w:docVar w:name="org_code" w:val=" "/>
    <w:docVar w:name="org_guid" w:val="B8966C1F815F41328D32155E068EFF35"/>
    <w:docVar w:name="org_id" w:val="1"/>
    <w:docVar w:name="org_member_fio" w:val=" "/>
    <w:docVar w:name="org_member_state" w:val=" "/>
    <w:docVar w:name="pers_guids" w:val="77E2AAB61B2B4490A3514C4F9E7829AD@184-544-112 73"/>
    <w:docVar w:name="pers_snils" w:val="77E2AAB61B2B4490A3514C4F9E7829AD@184-544-112 73"/>
    <w:docVar w:name="query_date" w:val="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sign_date" w:val="   "/>
    <w:docVar w:name="sv_docs" w:val="2"/>
    <w:docVar w:name="template" w:val="sv_prot2.dot"/>
    <w:docVar w:name="test_date" w:val="   "/>
    <w:docVar w:name="version" w:val="51"/>
  </w:docVars>
  <w:rsids>
    <w:rsidRoot w:val="00AA7B98"/>
    <w:rsid w:val="00023353"/>
    <w:rsid w:val="00026EE8"/>
    <w:rsid w:val="00096062"/>
    <w:rsid w:val="000A1ECD"/>
    <w:rsid w:val="000F712C"/>
    <w:rsid w:val="001A3AC6"/>
    <w:rsid w:val="001D51DA"/>
    <w:rsid w:val="00250F38"/>
    <w:rsid w:val="002F399D"/>
    <w:rsid w:val="004017DE"/>
    <w:rsid w:val="004715B4"/>
    <w:rsid w:val="00473628"/>
    <w:rsid w:val="004D2E19"/>
    <w:rsid w:val="004F10DC"/>
    <w:rsid w:val="00510F6E"/>
    <w:rsid w:val="00512DED"/>
    <w:rsid w:val="00596D6C"/>
    <w:rsid w:val="005F3CED"/>
    <w:rsid w:val="00602E64"/>
    <w:rsid w:val="006174CD"/>
    <w:rsid w:val="006523AF"/>
    <w:rsid w:val="00663B4C"/>
    <w:rsid w:val="00690255"/>
    <w:rsid w:val="006F2DA3"/>
    <w:rsid w:val="007A2A0E"/>
    <w:rsid w:val="00832901"/>
    <w:rsid w:val="00915A0C"/>
    <w:rsid w:val="00944930"/>
    <w:rsid w:val="00994692"/>
    <w:rsid w:val="009B3A03"/>
    <w:rsid w:val="009F25DD"/>
    <w:rsid w:val="00A26294"/>
    <w:rsid w:val="00A35BD3"/>
    <w:rsid w:val="00AA7B98"/>
    <w:rsid w:val="00AC50FB"/>
    <w:rsid w:val="00AD290F"/>
    <w:rsid w:val="00AE63C4"/>
    <w:rsid w:val="00AF51CD"/>
    <w:rsid w:val="00B1739E"/>
    <w:rsid w:val="00B33A3C"/>
    <w:rsid w:val="00B70FA8"/>
    <w:rsid w:val="00BB7CA2"/>
    <w:rsid w:val="00BD071D"/>
    <w:rsid w:val="00C50ECA"/>
    <w:rsid w:val="00C7570F"/>
    <w:rsid w:val="00CA109A"/>
    <w:rsid w:val="00CD2E4D"/>
    <w:rsid w:val="00D26AA3"/>
    <w:rsid w:val="00D30E95"/>
    <w:rsid w:val="00DA676F"/>
    <w:rsid w:val="00DE4519"/>
    <w:rsid w:val="00E27C3A"/>
    <w:rsid w:val="00E41467"/>
    <w:rsid w:val="00E5397E"/>
    <w:rsid w:val="00E621FE"/>
    <w:rsid w:val="00EB0633"/>
    <w:rsid w:val="00ED19B0"/>
    <w:rsid w:val="00F8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71452A-639B-40F7-98CF-22F122A70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A26294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A26294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A26294"/>
  </w:style>
  <w:style w:type="paragraph" w:customStyle="1" w:styleId="af">
    <w:name w:val="Подписи"/>
    <w:basedOn w:val="a"/>
    <w:rsid w:val="007A2A0E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4715B4"/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Биологический</vt:lpstr>
    </vt:vector>
  </TitlesOfParts>
  <Company>att-support.ru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Биологический</dc:title>
  <dc:subject/>
  <dc:creator>user</dc:creator>
  <cp:keywords/>
  <dc:description/>
  <cp:lastModifiedBy>user</cp:lastModifiedBy>
  <cp:revision>1</cp:revision>
  <dcterms:created xsi:type="dcterms:W3CDTF">2020-11-26T13:32:00Z</dcterms:created>
  <dcterms:modified xsi:type="dcterms:W3CDTF">2020-11-26T13:32:00Z</dcterms:modified>
</cp:coreProperties>
</file>